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1CD" w:rsidRPr="00F83C96" w:rsidRDefault="00B611CD" w:rsidP="00F83C96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1607BC">
        <w:rPr>
          <w:rFonts w:ascii="Times New Roman" w:hAnsi="Times New Roman"/>
          <w:sz w:val="24"/>
          <w:szCs w:val="24"/>
          <w:lang w:eastAsia="ar-SA"/>
        </w:rPr>
        <w:t>РАБОЧАЯ  ПРОГРАММА ВНЕУРОЧНОЙ ДЕЯТЕЛЬНОСТИ</w:t>
      </w:r>
      <w:r w:rsidRPr="00F83C96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B611CD" w:rsidRDefault="00B611CD" w:rsidP="00F83C96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val="en-US" w:eastAsia="ar-SA"/>
        </w:rPr>
        <w:t>Биология в вопросах и ответах</w:t>
      </w:r>
      <w:r>
        <w:rPr>
          <w:rFonts w:ascii="Times New Roman" w:hAnsi="Times New Roman"/>
          <w:sz w:val="24"/>
          <w:szCs w:val="24"/>
          <w:lang w:eastAsia="ar-SA"/>
        </w:rPr>
        <w:t>»</w:t>
      </w:r>
    </w:p>
    <w:p w:rsidR="00B611CD" w:rsidRPr="00F83C96" w:rsidRDefault="00B611CD" w:rsidP="00F83C96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9 класс</w:t>
      </w:r>
    </w:p>
    <w:p w:rsidR="00B611CD" w:rsidRPr="001D7CB1" w:rsidRDefault="00B611CD" w:rsidP="00927D6D">
      <w:pPr>
        <w:spacing w:after="0" w:line="140" w:lineRule="atLeast"/>
        <w:ind w:left="2127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B611CD" w:rsidRPr="001D7CB1" w:rsidRDefault="00B611CD" w:rsidP="00927D6D">
      <w:pPr>
        <w:spacing w:after="0" w:line="140" w:lineRule="atLeast"/>
        <w:ind w:left="2127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B611CD" w:rsidRDefault="00B611CD" w:rsidP="00927D6D">
      <w:pPr>
        <w:spacing w:after="0" w:line="140" w:lineRule="atLeast"/>
        <w:ind w:left="2127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Pr="001607BC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записка.</w:t>
      </w:r>
    </w:p>
    <w:p w:rsidR="00B611CD" w:rsidRDefault="00B611CD" w:rsidP="00963A39">
      <w:pPr>
        <w:spacing w:after="0" w:line="140" w:lineRule="atLeast"/>
        <w:ind w:left="212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611CD" w:rsidRPr="008741FD" w:rsidRDefault="00B611CD" w:rsidP="002A150C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B611CD" w:rsidRPr="008741FD" w:rsidRDefault="00B611CD" w:rsidP="002A15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41FD">
        <w:rPr>
          <w:rFonts w:ascii="Times New Roman" w:hAnsi="Times New Roman"/>
          <w:sz w:val="28"/>
          <w:szCs w:val="28"/>
          <w:lang w:eastAsia="ar-SA"/>
        </w:rPr>
        <w:t xml:space="preserve">Программа </w:t>
      </w:r>
      <w:r w:rsidRPr="008741FD">
        <w:rPr>
          <w:rFonts w:ascii="Times New Roman" w:hAnsi="Times New Roman"/>
          <w:sz w:val="28"/>
          <w:szCs w:val="28"/>
        </w:rPr>
        <w:t>разработана в соответствии с ч. 2 ст. 28 Федерального Закона от 29.12.2012 № 273-ФЗ «Об образовании в Российской Федерации»,  на  основании  приказа  Минобрнауки России от 31.12.2015 № 1576 «О внесении изменений в федеральный государственный образовательный стандарт  начального общего образования, утвержденный приказом Министерства образования и науки Российской Федерации от 06.10.2009 № 373»; приказа  Минобрнауки России от 31.12.2015 № 1577 «О внесении изменений в федеральный государственный образовательный стандарт  основного общего образования, утвержденный приказом Министерства образования и науки Российской Федерации от 17.12.2010 № 1897»;</w:t>
      </w:r>
    </w:p>
    <w:p w:rsidR="00B611CD" w:rsidRPr="008741FD" w:rsidRDefault="00B611CD" w:rsidP="002A15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41FD">
        <w:rPr>
          <w:rFonts w:ascii="Times New Roman" w:hAnsi="Times New Roman"/>
          <w:sz w:val="28"/>
          <w:szCs w:val="28"/>
        </w:rPr>
        <w:t xml:space="preserve"> устава  МБОУ СОШ</w:t>
      </w:r>
      <w:r w:rsidRPr="003D1F14">
        <w:rPr>
          <w:rFonts w:ascii="Times New Roman" w:hAnsi="Times New Roman"/>
          <w:sz w:val="28"/>
          <w:szCs w:val="28"/>
        </w:rPr>
        <w:t xml:space="preserve"> № </w:t>
      </w:r>
      <w:smartTag w:uri="urn:schemas-microsoft-com:office:smarttags" w:element="metricconverter">
        <w:smartTagPr>
          <w:attr w:name="ProductID" w:val="33 г"/>
        </w:smartTagPr>
        <w:r w:rsidRPr="003D1F14">
          <w:rPr>
            <w:rFonts w:ascii="Times New Roman" w:hAnsi="Times New Roman"/>
            <w:sz w:val="28"/>
            <w:szCs w:val="28"/>
          </w:rPr>
          <w:t>33 г</w:t>
        </w:r>
      </w:smartTag>
      <w:r w:rsidRPr="003D1F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Орла</w:t>
      </w:r>
      <w:r w:rsidRPr="008741FD">
        <w:rPr>
          <w:rFonts w:ascii="Times New Roman" w:hAnsi="Times New Roman"/>
          <w:sz w:val="28"/>
          <w:szCs w:val="28"/>
        </w:rPr>
        <w:t xml:space="preserve">  и регламентирует порядок разработки и реализации рабочих программ по внеурочной деятельности.</w:t>
      </w:r>
    </w:p>
    <w:p w:rsidR="00B611CD" w:rsidRPr="008741FD" w:rsidRDefault="00B611CD" w:rsidP="002A15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11CD" w:rsidRPr="008741FD" w:rsidRDefault="00B611CD" w:rsidP="003C4C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41FD">
        <w:rPr>
          <w:rFonts w:ascii="Times New Roman" w:hAnsi="Times New Roman"/>
          <w:b/>
          <w:sz w:val="28"/>
          <w:szCs w:val="28"/>
          <w:lang w:eastAsia="ru-RU"/>
        </w:rPr>
        <w:t>Актуальность курса</w:t>
      </w:r>
      <w:r w:rsidRPr="008741FD">
        <w:rPr>
          <w:rFonts w:ascii="Times New Roman" w:hAnsi="Times New Roman"/>
          <w:sz w:val="28"/>
          <w:szCs w:val="28"/>
          <w:lang w:eastAsia="ru-RU"/>
        </w:rPr>
        <w:t>: проблема подготовки учащихся к сдаче  экзамена в форме ОГЭ,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741FD">
        <w:rPr>
          <w:rFonts w:ascii="Times New Roman" w:hAnsi="Times New Roman"/>
          <w:sz w:val="28"/>
          <w:szCs w:val="28"/>
          <w:lang w:eastAsia="ru-RU"/>
        </w:rPr>
        <w:t xml:space="preserve">связанные с биологией, весьма актуальна. Выпускникам 9 классов необходимо повторить и систематизировать материал по биологии за весь школьный курс. В рамках уроков – это сложно. </w:t>
      </w:r>
      <w:r w:rsidRPr="008741FD">
        <w:rPr>
          <w:rFonts w:ascii="Times New Roman" w:hAnsi="Times New Roman"/>
          <w:color w:val="000000"/>
          <w:sz w:val="28"/>
          <w:szCs w:val="28"/>
          <w:lang w:eastAsia="ru-RU"/>
        </w:rPr>
        <w:t>Экзамен по биологии - одна из форм итогового контроля знаний. Ботаника традиционно считается одним из самых простых разделов, но опыт показывает, что именно ботанику учащиеся знают хуже всего. Причина этого,- упрощенное изложение этой науки в школьных учебниках (рассчитанных на 5-7 класс), неспособность учащихся самостоятельно выбирать сведения по ботанике  и зоологии  из прочих разделов школьного курса, большое количество сложных и непривычных терминов. Данный  курс кружка «Занимательная биология»  поможет учащимся повторить основные разделы школьной программы, синтезировать огромный материал, быстро извлекать необходимую информацию из огромного числа источников, расширить кругозор биологических знаний в области ботаники и зоологии многообразии растительного и животного мира.</w:t>
      </w:r>
    </w:p>
    <w:p w:rsidR="00B611CD" w:rsidRPr="008741FD" w:rsidRDefault="00B611CD" w:rsidP="00896B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41FD">
        <w:rPr>
          <w:rFonts w:ascii="Times New Roman" w:hAnsi="Times New Roman"/>
          <w:sz w:val="28"/>
          <w:szCs w:val="28"/>
          <w:lang w:eastAsia="ru-RU"/>
        </w:rPr>
        <w:t>Данный курс предназначен для учащихся 9 классов и рассчитан на 34 часа (1 час в неделю).</w:t>
      </w:r>
    </w:p>
    <w:p w:rsidR="00B611CD" w:rsidRPr="008741FD" w:rsidRDefault="00B611CD" w:rsidP="002A150C">
      <w:pPr>
        <w:pStyle w:val="Default"/>
        <w:rPr>
          <w:color w:val="auto"/>
          <w:sz w:val="28"/>
          <w:szCs w:val="28"/>
        </w:rPr>
      </w:pPr>
    </w:p>
    <w:p w:rsidR="00B611CD" w:rsidRPr="008741FD" w:rsidRDefault="00B611CD" w:rsidP="002A150C">
      <w:pPr>
        <w:pStyle w:val="Default"/>
        <w:rPr>
          <w:sz w:val="28"/>
          <w:szCs w:val="28"/>
        </w:rPr>
      </w:pPr>
      <w:r w:rsidRPr="008741FD">
        <w:rPr>
          <w:b/>
          <w:bCs/>
          <w:sz w:val="28"/>
          <w:szCs w:val="28"/>
        </w:rPr>
        <w:t xml:space="preserve">Цель курса: </w:t>
      </w:r>
      <w:r w:rsidRPr="008741FD">
        <w:rPr>
          <w:sz w:val="28"/>
          <w:szCs w:val="28"/>
        </w:rPr>
        <w:t xml:space="preserve">создать условия для реализации минимума стандарта содержания образования за курс основной школы; отработать навыки  подготовить школьников к более глубокому освоению ботаники в 9-х  классах. </w:t>
      </w:r>
    </w:p>
    <w:p w:rsidR="00B611CD" w:rsidRPr="008741FD" w:rsidRDefault="00B611CD" w:rsidP="002A150C">
      <w:pPr>
        <w:pStyle w:val="Default"/>
        <w:rPr>
          <w:sz w:val="28"/>
          <w:szCs w:val="28"/>
        </w:rPr>
      </w:pPr>
      <w:r w:rsidRPr="008741FD">
        <w:rPr>
          <w:b/>
          <w:bCs/>
          <w:sz w:val="28"/>
          <w:szCs w:val="28"/>
        </w:rPr>
        <w:t xml:space="preserve">Основные задачи: </w:t>
      </w:r>
    </w:p>
    <w:p w:rsidR="00B611CD" w:rsidRPr="008741FD" w:rsidRDefault="00B611CD" w:rsidP="002A150C">
      <w:pPr>
        <w:pStyle w:val="Default"/>
        <w:spacing w:after="38"/>
        <w:rPr>
          <w:sz w:val="28"/>
          <w:szCs w:val="28"/>
        </w:rPr>
      </w:pPr>
      <w:r w:rsidRPr="008741FD">
        <w:rPr>
          <w:sz w:val="28"/>
          <w:szCs w:val="28"/>
        </w:rPr>
        <w:t>- обеспечение школьников основной и главной теоретической информацией;</w:t>
      </w:r>
    </w:p>
    <w:p w:rsidR="00B611CD" w:rsidRPr="008741FD" w:rsidRDefault="00B611CD" w:rsidP="002A150C">
      <w:pPr>
        <w:pStyle w:val="Default"/>
        <w:spacing w:after="38"/>
        <w:rPr>
          <w:sz w:val="28"/>
          <w:szCs w:val="28"/>
        </w:rPr>
      </w:pPr>
      <w:r w:rsidRPr="008741FD">
        <w:rPr>
          <w:sz w:val="28"/>
          <w:szCs w:val="28"/>
        </w:rPr>
        <w:t>- формирование связи между теоретическими и практическими знаниями учащихся;</w:t>
      </w:r>
    </w:p>
    <w:p w:rsidR="00B611CD" w:rsidRPr="008741FD" w:rsidRDefault="00B611CD" w:rsidP="002A150C">
      <w:pPr>
        <w:pStyle w:val="Default"/>
        <w:spacing w:after="38"/>
        <w:rPr>
          <w:sz w:val="28"/>
          <w:szCs w:val="28"/>
        </w:rPr>
      </w:pPr>
      <w:r w:rsidRPr="008741FD">
        <w:rPr>
          <w:sz w:val="28"/>
          <w:szCs w:val="28"/>
        </w:rPr>
        <w:t>- подготовить необходимую базу для освоения предмета в старших классах;</w:t>
      </w:r>
    </w:p>
    <w:p w:rsidR="00B611CD" w:rsidRPr="008741FD" w:rsidRDefault="00B611CD" w:rsidP="002A150C">
      <w:pPr>
        <w:pStyle w:val="Default"/>
        <w:spacing w:after="38"/>
        <w:rPr>
          <w:sz w:val="28"/>
          <w:szCs w:val="28"/>
        </w:rPr>
      </w:pPr>
      <w:r w:rsidRPr="008741FD">
        <w:rPr>
          <w:sz w:val="28"/>
          <w:szCs w:val="28"/>
        </w:rPr>
        <w:t xml:space="preserve">- развитие умений анализировать, сравнивать, обобщать, устанавливать причинно-следственные связи при решении </w:t>
      </w:r>
    </w:p>
    <w:p w:rsidR="00B611CD" w:rsidRPr="008741FD" w:rsidRDefault="00B611CD" w:rsidP="002A150C">
      <w:pPr>
        <w:pStyle w:val="Default"/>
        <w:spacing w:after="38"/>
        <w:rPr>
          <w:sz w:val="28"/>
          <w:szCs w:val="28"/>
        </w:rPr>
      </w:pPr>
      <w:r w:rsidRPr="008741FD">
        <w:rPr>
          <w:sz w:val="28"/>
          <w:szCs w:val="28"/>
        </w:rPr>
        <w:t>тестовых заданий.</w:t>
      </w:r>
    </w:p>
    <w:p w:rsidR="00B611CD" w:rsidRPr="008741FD" w:rsidRDefault="00B611CD" w:rsidP="002A150C">
      <w:pPr>
        <w:pStyle w:val="Default"/>
        <w:rPr>
          <w:sz w:val="28"/>
          <w:szCs w:val="28"/>
        </w:rPr>
      </w:pPr>
      <w:r w:rsidRPr="008741FD">
        <w:rPr>
          <w:sz w:val="28"/>
          <w:szCs w:val="28"/>
        </w:rPr>
        <w:t>- расширение кругозора учащихся, повышение мотивации к обучению, социализация учащихся через самостоятельную деятельность.</w:t>
      </w:r>
    </w:p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11CD" w:rsidRPr="001607BC" w:rsidRDefault="00B611CD" w:rsidP="001607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7BC">
        <w:rPr>
          <w:rFonts w:ascii="Times New Roman" w:hAnsi="Times New Roman"/>
          <w:b/>
          <w:sz w:val="28"/>
          <w:szCs w:val="28"/>
        </w:rPr>
        <w:t>3. Содержание  курса</w:t>
      </w:r>
    </w:p>
    <w:p w:rsidR="00B611CD" w:rsidRPr="001607BC" w:rsidRDefault="00B611CD" w:rsidP="001607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852"/>
        <w:gridCol w:w="1499"/>
        <w:gridCol w:w="4596"/>
        <w:gridCol w:w="2634"/>
      </w:tblGrid>
      <w:tr w:rsidR="00B611CD" w:rsidRPr="00F17B21" w:rsidTr="00436FEB">
        <w:tc>
          <w:tcPr>
            <w:tcW w:w="534" w:type="dxa"/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D6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52" w:type="dxa"/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D6D">
              <w:rPr>
                <w:rFonts w:ascii="Times New Roman" w:hAnsi="Times New Roman"/>
                <w:b/>
                <w:sz w:val="24"/>
                <w:szCs w:val="24"/>
              </w:rPr>
              <w:t xml:space="preserve">Раздел   программы 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D6D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D6D">
              <w:rPr>
                <w:rFonts w:ascii="Times New Roman" w:hAnsi="Times New Roman"/>
                <w:b/>
                <w:sz w:val="24"/>
                <w:szCs w:val="24"/>
              </w:rPr>
              <w:t>Основное  содержание  раздела</w:t>
            </w: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D6D">
              <w:rPr>
                <w:rFonts w:ascii="Times New Roman" w:hAnsi="Times New Roman"/>
                <w:b/>
                <w:sz w:val="24"/>
                <w:szCs w:val="24"/>
              </w:rPr>
              <w:t>Формы  организации  и  виды  деятельности</w:t>
            </w:r>
          </w:p>
        </w:tc>
      </w:tr>
      <w:tr w:rsidR="00B611CD" w:rsidRPr="00F17B21" w:rsidTr="00436FEB">
        <w:tc>
          <w:tcPr>
            <w:tcW w:w="534" w:type="dxa"/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B611CD" w:rsidRPr="00927D6D" w:rsidRDefault="00B611CD" w:rsidP="002F4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 xml:space="preserve"> Введение</w:t>
            </w:r>
          </w:p>
          <w:p w:rsidR="00B611CD" w:rsidRPr="00927D6D" w:rsidRDefault="00B611CD" w:rsidP="002F4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B611CD" w:rsidRPr="00927D6D" w:rsidRDefault="00B611CD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 xml:space="preserve">Знакомство с целями и задачами курса, его структурой. </w:t>
            </w:r>
            <w:r w:rsidRPr="00F17B21">
              <w:rPr>
                <w:rFonts w:ascii="Times New Roman" w:hAnsi="Times New Roman"/>
              </w:rPr>
              <w:t xml:space="preserve">Введение. Многообразие живого. Наука классификация. Неклеточные формы жизни. Вирусы. </w:t>
            </w:r>
            <w:r w:rsidRPr="00F17B21">
              <w:rPr>
                <w:rFonts w:ascii="Times New Roman" w:hAnsi="Times New Roman"/>
              </w:rPr>
              <w:br/>
              <w:t>Вирусы, особенности их строения и жизнедеятельности. Бактериофаг.3ч.</w:t>
            </w:r>
            <w:r w:rsidRPr="00F17B21">
              <w:rPr>
                <w:rFonts w:ascii="Times New Roman" w:hAnsi="Times New Roman"/>
              </w:rPr>
              <w:br/>
            </w: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B611CD" w:rsidRPr="00927D6D" w:rsidRDefault="00B611CD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Эвристическая беседа. Организационные моменты. Техника безопасности.</w:t>
            </w:r>
          </w:p>
          <w:p w:rsidR="00B611CD" w:rsidRPr="00927D6D" w:rsidRDefault="00B611CD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Примут установку на продуктивную работу.</w:t>
            </w:r>
          </w:p>
        </w:tc>
      </w:tr>
      <w:tr w:rsidR="00B611CD" w:rsidRPr="00F17B21" w:rsidTr="00436FEB">
        <w:tc>
          <w:tcPr>
            <w:tcW w:w="534" w:type="dxa"/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11CD" w:rsidRPr="00927D6D" w:rsidRDefault="00B611CD" w:rsidP="00685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B21">
              <w:rPr>
                <w:rFonts w:ascii="Times New Roman" w:hAnsi="Times New Roman"/>
              </w:rPr>
              <w:t>Прокариоты. Бактерии.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11CD" w:rsidRPr="00927D6D" w:rsidRDefault="00B611CD" w:rsidP="00927D6D">
            <w:pPr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B611CD" w:rsidRPr="00927D6D" w:rsidRDefault="00B611CD" w:rsidP="0068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B21">
              <w:rPr>
                <w:rFonts w:ascii="Times New Roman" w:hAnsi="Times New Roman"/>
              </w:rPr>
              <w:t xml:space="preserve">Строение и жизнедеятельность бактерий. Размножение, распространение, роль в природе, медицине, сельском хозяйстве и промышленности. Болезнетворные бактерии и борьба с ними. </w:t>
            </w: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дополнительной литературой, таблицами, микроскопами.</w:t>
            </w:r>
          </w:p>
        </w:tc>
      </w:tr>
      <w:tr w:rsidR="00B611CD" w:rsidRPr="00F17B21" w:rsidTr="00436FEB">
        <w:tc>
          <w:tcPr>
            <w:tcW w:w="534" w:type="dxa"/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B611CD" w:rsidRPr="00F17B21" w:rsidRDefault="00B611CD" w:rsidP="001575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B21">
              <w:rPr>
                <w:rFonts w:ascii="Times New Roman" w:hAnsi="Times New Roman"/>
              </w:rPr>
              <w:t>Ядерные организмы.</w:t>
            </w:r>
          </w:p>
          <w:p w:rsidR="00B611CD" w:rsidRPr="00927D6D" w:rsidRDefault="00B611CD" w:rsidP="00157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B21">
              <w:rPr>
                <w:rFonts w:ascii="Times New Roman" w:hAnsi="Times New Roman"/>
              </w:rPr>
              <w:t>Царство растения.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B611CD" w:rsidRPr="00927D6D" w:rsidRDefault="00B611CD" w:rsidP="00927D6D">
            <w:pPr>
              <w:pStyle w:val="NormalWeb"/>
              <w:spacing w:after="0" w:afterAutospacing="0"/>
              <w:rPr>
                <w:sz w:val="22"/>
                <w:szCs w:val="22"/>
              </w:rPr>
            </w:pPr>
            <w:r w:rsidRPr="00927D6D">
              <w:rPr>
                <w:sz w:val="22"/>
                <w:szCs w:val="22"/>
              </w:rPr>
              <w:t>Царство грибы. Общая характеристика грибов. Строение. Питание, размножение, экология. Грибы паразиты. Плесневые грибы. Особенности строения грибной клетки. Царство Растения. Систематика низших растений.</w:t>
            </w:r>
            <w:r>
              <w:rPr>
                <w:sz w:val="22"/>
                <w:szCs w:val="22"/>
              </w:rPr>
              <w:t xml:space="preserve"> </w:t>
            </w:r>
            <w:r w:rsidRPr="00927D6D">
              <w:rPr>
                <w:sz w:val="22"/>
                <w:szCs w:val="22"/>
              </w:rPr>
              <w:t xml:space="preserve"> водорослей. Экология водорослей. Питание и размножение водорослей. Роль водорослей в природе и </w:t>
            </w:r>
            <w:r>
              <w:rPr>
                <w:sz w:val="22"/>
                <w:szCs w:val="22"/>
              </w:rPr>
              <w:t xml:space="preserve"> жизни человека</w:t>
            </w:r>
            <w:r w:rsidRPr="00927D6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927D6D">
              <w:rPr>
                <w:sz w:val="22"/>
                <w:szCs w:val="22"/>
              </w:rPr>
              <w:t>Строение лишайника. Симбиоз. Питание. Размножение. Роль в природе и хозяйственной деятельности человека.</w:t>
            </w:r>
            <w:r w:rsidRPr="00927D6D">
              <w:rPr>
                <w:sz w:val="22"/>
                <w:szCs w:val="22"/>
              </w:rPr>
              <w:br/>
              <w:t>Высшие споровые. Мхи и папоротникообразные. Семенные растения. Голосеменные.  Покрытосеменные растения.Основные жизненные функции растительного организма и его взаимосвязь со средой обитания. Опыление. Двойное оплодотворение. Строение растений класса двудольные и однодольные растения. Признаки семейства: крестоцветные, розоцветные, пасленовые, сложноцветные, бобовые, лилейные и злаковые .</w:t>
            </w:r>
          </w:p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таблиц, схем, творческих выступлений.</w:t>
            </w:r>
          </w:p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группах, парах. Составление тестов.</w:t>
            </w:r>
          </w:p>
        </w:tc>
      </w:tr>
      <w:tr w:rsidR="00B611CD" w:rsidRPr="00F17B21" w:rsidTr="00436FEB">
        <w:tc>
          <w:tcPr>
            <w:tcW w:w="534" w:type="dxa"/>
          </w:tcPr>
          <w:p w:rsidR="00B611CD" w:rsidRPr="00927D6D" w:rsidRDefault="00B611CD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B611CD" w:rsidRPr="00927D6D" w:rsidRDefault="00B611CD" w:rsidP="00927D6D">
            <w:pPr>
              <w:pStyle w:val="NormalWeb"/>
              <w:spacing w:after="0" w:afterAutospacing="0"/>
            </w:pPr>
            <w:r w:rsidRPr="00927D6D">
              <w:t xml:space="preserve">Царство Животные. </w:t>
            </w:r>
          </w:p>
          <w:p w:rsidR="00B611CD" w:rsidRPr="00927D6D" w:rsidRDefault="00B611CD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B611CD" w:rsidRPr="00927D6D" w:rsidRDefault="00B611CD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16 ч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B611CD" w:rsidRPr="00927D6D" w:rsidRDefault="00B611CD" w:rsidP="00927D6D">
            <w:pPr>
              <w:pStyle w:val="NormalWeb"/>
              <w:spacing w:after="0" w:afterAutospacing="0"/>
            </w:pPr>
            <w:r w:rsidRPr="00927D6D">
              <w:t xml:space="preserve"> Систематика беспозвоночных животных Классификация животных. Тип простейшие. Тип Кишечнополостные. Тип Плоские черви. Тип Круглые черви. Тип Кольчатые черви. Тип Моллюски. Тип Членистоногие. Сравнительная характеристика основных классов типа Хордовых. Особенности строения и жизнедеятельности  хордовых животных. Класс Рыбы. Класс Земноводные. Класс Пресмыкающиеся. Класс Птицы. Класс Млекопитающие.</w:t>
            </w:r>
            <w:r>
              <w:t xml:space="preserve"> </w:t>
            </w:r>
            <w:r w:rsidRPr="00927D6D">
              <w:t>Человек - вершина эволюции животного мира.</w:t>
            </w:r>
            <w:r w:rsidRPr="00927D6D">
              <w:br/>
              <w:t>Общий обзор организма человека.</w:t>
            </w:r>
            <w:r w:rsidRPr="00927D6D">
              <w:br/>
              <w:t>Тело человека как система - системы органов - органы - ткани - клетки. Строение и функции системы органов человека. Нервно - гуморальная система. Органы чувств. Пищеварительная система. Кровеносная и лимфатическая система. Дыхательная система. Выделительная система. Покровы тела.</w:t>
            </w: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B611CD" w:rsidRDefault="00B611CD" w:rsidP="00462F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дополнительной литературой, таблицами, микроскопам Составление таблиц, схем, творческих выступлений.</w:t>
            </w:r>
          </w:p>
          <w:p w:rsidR="00B611CD" w:rsidRPr="00927D6D" w:rsidRDefault="00B611CD" w:rsidP="00462F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в группах, парах. Составление тестов. </w:t>
            </w:r>
          </w:p>
        </w:tc>
      </w:tr>
      <w:tr w:rsidR="00B611CD" w:rsidRPr="00F17B21" w:rsidTr="00436FEB">
        <w:tc>
          <w:tcPr>
            <w:tcW w:w="534" w:type="dxa"/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34 часа.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B611CD" w:rsidRPr="00927D6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11CD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11CD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11CD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11CD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11CD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11CD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11CD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11CD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11CD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11CD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:rsidR="00B611CD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11CD" w:rsidRPr="001607BC" w:rsidRDefault="00B611CD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11CD" w:rsidRPr="001607BC" w:rsidRDefault="00B611CD" w:rsidP="001607BC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B611CD" w:rsidRPr="001607BC" w:rsidRDefault="00B611CD" w:rsidP="001607B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07BC">
        <w:rPr>
          <w:rFonts w:ascii="Times New Roman" w:hAnsi="Times New Roman"/>
          <w:b/>
          <w:sz w:val="28"/>
          <w:szCs w:val="28"/>
        </w:rPr>
        <w:t>Календарно</w:t>
      </w:r>
      <w:r w:rsidRPr="001607BC">
        <w:rPr>
          <w:rFonts w:ascii="Times New Roman" w:hAnsi="Times New Roman"/>
          <w:sz w:val="24"/>
          <w:szCs w:val="24"/>
        </w:rPr>
        <w:t>-</w:t>
      </w:r>
      <w:r w:rsidRPr="001607BC">
        <w:rPr>
          <w:rFonts w:ascii="Times New Roman" w:hAnsi="Times New Roman"/>
          <w:b/>
          <w:sz w:val="28"/>
          <w:szCs w:val="28"/>
        </w:rPr>
        <w:t>тематическое  планирование</w:t>
      </w:r>
    </w:p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262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1"/>
        <w:gridCol w:w="1391"/>
        <w:gridCol w:w="1622"/>
        <w:gridCol w:w="6913"/>
        <w:gridCol w:w="5008"/>
        <w:gridCol w:w="5008"/>
        <w:gridCol w:w="5013"/>
      </w:tblGrid>
      <w:tr w:rsidR="00B611CD" w:rsidRPr="00F17B21" w:rsidTr="00EF721A">
        <w:trPr>
          <w:gridAfter w:val="3"/>
          <w:wAfter w:w="2863" w:type="pct"/>
          <w:trHeight w:val="1190"/>
        </w:trPr>
        <w:tc>
          <w:tcPr>
            <w:tcW w:w="246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b/>
                <w:color w:val="10133B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b/>
                <w:color w:val="10133B"/>
                <w:sz w:val="24"/>
                <w:szCs w:val="24"/>
              </w:rPr>
              <w:t>№  занятия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b/>
                <w:color w:val="10133B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b/>
                <w:color w:val="10133B"/>
                <w:sz w:val="24"/>
                <w:szCs w:val="24"/>
              </w:rPr>
              <w:t>Дата по плану</w:t>
            </w: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b/>
                <w:color w:val="10133B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b/>
                <w:color w:val="10133B"/>
                <w:sz w:val="24"/>
                <w:szCs w:val="24"/>
              </w:rPr>
              <w:t>Дата по факту</w:t>
            </w:r>
          </w:p>
        </w:tc>
        <w:tc>
          <w:tcPr>
            <w:tcW w:w="1317" w:type="pct"/>
          </w:tcPr>
          <w:p w:rsidR="00B611CD" w:rsidRPr="001607BC" w:rsidRDefault="00B611CD" w:rsidP="001607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0133B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b/>
                <w:color w:val="10133B"/>
                <w:sz w:val="24"/>
                <w:szCs w:val="24"/>
              </w:rPr>
              <w:t>Тема  занятия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137" w:type="pct"/>
            <w:gridSpan w:val="4"/>
          </w:tcPr>
          <w:p w:rsidR="00B611CD" w:rsidRPr="001607BC" w:rsidRDefault="00B611CD" w:rsidP="001575C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Раздел 1. Введение  3часа</w:t>
            </w:r>
          </w:p>
        </w:tc>
      </w:tr>
      <w:tr w:rsidR="00B611CD" w:rsidRPr="00F17B21" w:rsidTr="00EF721A">
        <w:trPr>
          <w:gridAfter w:val="3"/>
          <w:wAfter w:w="2863" w:type="pct"/>
          <w:trHeight w:val="893"/>
        </w:trPr>
        <w:tc>
          <w:tcPr>
            <w:tcW w:w="246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color w:val="10133B"/>
                <w:sz w:val="24"/>
                <w:szCs w:val="24"/>
              </w:rPr>
              <w:t>1.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1607BC" w:rsidRDefault="00B611CD" w:rsidP="001575CA">
            <w:pPr>
              <w:pStyle w:val="Default"/>
              <w:rPr>
                <w:color w:val="10133B"/>
              </w:rPr>
            </w:pPr>
            <w:r w:rsidRPr="00F17B21">
              <w:rPr>
                <w:sz w:val="22"/>
                <w:szCs w:val="22"/>
              </w:rPr>
              <w:t>Введение. Наука о жизни. Инструктаж по технике безопасности.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2</w:t>
            </w:r>
            <w:r w:rsidRPr="001607BC">
              <w:rPr>
                <w:rFonts w:ascii="Times New Roman" w:hAnsi="Times New Roman"/>
                <w:color w:val="10133B"/>
                <w:sz w:val="24"/>
                <w:szCs w:val="24"/>
              </w:rPr>
              <w:t>.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Многообразие живых организмов.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1607BC" w:rsidRDefault="00B611CD" w:rsidP="00927D6D">
            <w:pPr>
              <w:tabs>
                <w:tab w:val="left" w:pos="5970"/>
              </w:tabs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Наука классификация.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820" w:type="pct"/>
            <w:gridSpan w:val="3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F66FF2">
              <w:rPr>
                <w:rFonts w:ascii="Times New Roman" w:hAnsi="Times New Roman"/>
                <w:sz w:val="24"/>
                <w:szCs w:val="24"/>
              </w:rPr>
              <w:t xml:space="preserve"> 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7B21">
              <w:t>Прокариоты. Бактерии. 2ч.</w:t>
            </w:r>
          </w:p>
        </w:tc>
        <w:tc>
          <w:tcPr>
            <w:tcW w:w="1317" w:type="pct"/>
          </w:tcPr>
          <w:p w:rsidR="00B611CD" w:rsidRDefault="00B611CD" w:rsidP="00604DD8">
            <w:pPr>
              <w:tabs>
                <w:tab w:val="left" w:pos="5970"/>
              </w:tabs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4</w:t>
            </w:r>
          </w:p>
        </w:tc>
        <w:tc>
          <w:tcPr>
            <w:tcW w:w="265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Бактерии.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5</w:t>
            </w:r>
          </w:p>
        </w:tc>
        <w:tc>
          <w:tcPr>
            <w:tcW w:w="265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Решение задач по теме: « Бактерии»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820" w:type="pct"/>
            <w:gridSpan w:val="3"/>
          </w:tcPr>
          <w:p w:rsidR="00B611CD" w:rsidRPr="00F17B21" w:rsidRDefault="00B611CD" w:rsidP="000B2F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  <w:r w:rsidRPr="00F17B21">
              <w:t>Ядерные организмы</w:t>
            </w:r>
            <w:r w:rsidRPr="00F17B21">
              <w:tab/>
              <w:t>Царство растения. 13ч</w:t>
            </w: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6</w:t>
            </w:r>
          </w:p>
        </w:tc>
        <w:tc>
          <w:tcPr>
            <w:tcW w:w="265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Царство Грибы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7</w:t>
            </w:r>
          </w:p>
        </w:tc>
        <w:tc>
          <w:tcPr>
            <w:tcW w:w="265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Лабораторная работа: « Изучение строения плесневых грибов под микроскопом»</w:t>
            </w:r>
            <w:r>
              <w:t>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8</w:t>
            </w:r>
          </w:p>
        </w:tc>
        <w:tc>
          <w:tcPr>
            <w:tcW w:w="265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Водоросли.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9</w:t>
            </w:r>
          </w:p>
        </w:tc>
        <w:tc>
          <w:tcPr>
            <w:tcW w:w="265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Особенности строения низших растений.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Лишайники.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12</w:t>
            </w:r>
          </w:p>
        </w:tc>
        <w:tc>
          <w:tcPr>
            <w:tcW w:w="265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 xml:space="preserve">Отдел Мхи. 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13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Отдел Папоротникообразные.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14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Отдел Голосеменные.</w:t>
            </w:r>
          </w:p>
        </w:tc>
      </w:tr>
      <w:tr w:rsidR="00B611CD" w:rsidRPr="00F17B21" w:rsidTr="00EF721A">
        <w:trPr>
          <w:gridAfter w:val="3"/>
          <w:wAfter w:w="2863" w:type="pct"/>
          <w:trHeight w:val="582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15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F17B21" w:rsidRDefault="00B611CD" w:rsidP="000B2F96">
            <w:pPr>
              <w:pStyle w:val="Heading1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Отдел П</w:t>
            </w:r>
            <w:r w:rsidRPr="00F17B21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окрытосеменные растения.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Размножение покрытосеменных растений.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Растение – целостный организм.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Практическая работа по теме: « Изучение строения растений семейства крестоцветные и розоцветные растения»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820" w:type="pct"/>
            <w:gridSpan w:val="3"/>
          </w:tcPr>
          <w:p w:rsidR="00B611CD" w:rsidRPr="00EF721A" w:rsidRDefault="00B611CD" w:rsidP="00EF721A">
            <w:pPr>
              <w:pStyle w:val="NormalWeb"/>
              <w:spacing w:line="360" w:lineRule="auto"/>
              <w:rPr>
                <w:sz w:val="22"/>
                <w:szCs w:val="22"/>
              </w:rPr>
            </w:pPr>
            <w:r>
              <w:t xml:space="preserve">Раздел 4. </w:t>
            </w:r>
            <w:r w:rsidRPr="00735AEA">
              <w:rPr>
                <w:sz w:val="22"/>
                <w:szCs w:val="22"/>
              </w:rPr>
              <w:t>Ца</w:t>
            </w:r>
            <w:r>
              <w:rPr>
                <w:sz w:val="22"/>
                <w:szCs w:val="22"/>
              </w:rPr>
              <w:t>рство Животные.   16ч.</w:t>
            </w: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Систематика Беспозвоночных животных.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Особенности строения беспозвоночных животных.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Тип членистоногие.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Практическая работа по теме: « Особенности строения  беспозвоночные животные»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5" w:type="pct"/>
          </w:tcPr>
          <w:p w:rsidR="00B611CD" w:rsidRPr="001607BC" w:rsidRDefault="00B611CD" w:rsidP="0033700D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Систематика Хордовых животных.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Класс Рыбы. Класс Земноводные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Класс Пресмыкающиеся. Класс Птицы.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5" w:type="pct"/>
          </w:tcPr>
          <w:p w:rsidR="00B611CD" w:rsidRPr="001607BC" w:rsidRDefault="00B611CD" w:rsidP="0033700D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Класс Млекопитающие.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Общий обзор организма человека.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Системы органов и их особенности строения</w:t>
            </w:r>
            <w:r>
              <w:t>: нервно-гуморальная система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03162B" w:rsidRDefault="00B611CD" w:rsidP="001D2E72">
            <w:pPr>
              <w:pStyle w:val="NormalWeb"/>
              <w:spacing w:line="360" w:lineRule="auto"/>
            </w:pPr>
            <w:r w:rsidRPr="00C52EBA">
              <w:t>Системы органов и их особенности строения</w:t>
            </w:r>
            <w:r>
              <w:t>: о</w:t>
            </w:r>
            <w:r w:rsidRPr="00927D6D">
              <w:t>рганы чувств.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03162B" w:rsidRDefault="00B611CD" w:rsidP="001D2E72">
            <w:pPr>
              <w:pStyle w:val="NormalWeb"/>
              <w:spacing w:line="360" w:lineRule="auto"/>
            </w:pPr>
            <w:r w:rsidRPr="00C52EBA">
              <w:t>Системы органов и их особенности строения</w:t>
            </w:r>
            <w:r>
              <w:t>: п</w:t>
            </w:r>
            <w:r w:rsidRPr="00927D6D">
              <w:t>ищеварительная система.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Системы ор</w:t>
            </w:r>
            <w:r>
              <w:t>ганов и их особенности строения: к</w:t>
            </w:r>
            <w:r w:rsidRPr="00927D6D">
              <w:t>ровеносная и лимфатическая система.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Системы органов и их особенности строения</w:t>
            </w:r>
            <w:r>
              <w:t>: дыхательная система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Системы органов и их особенности строения</w:t>
            </w:r>
            <w:r>
              <w:t>: выделительная система, покровы тела.</w:t>
            </w:r>
          </w:p>
        </w:tc>
      </w:tr>
      <w:tr w:rsidR="00B611CD" w:rsidRPr="00F17B21" w:rsidTr="0064444E">
        <w:trPr>
          <w:trHeight w:val="495"/>
        </w:trPr>
        <w:tc>
          <w:tcPr>
            <w:tcW w:w="2137" w:type="pct"/>
            <w:gridSpan w:val="4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 xml:space="preserve">Раздел 7 </w:t>
            </w:r>
            <w:r w:rsidRPr="00B81835">
              <w:rPr>
                <w:rFonts w:ascii="Times New Roman" w:hAnsi="Times New Roman"/>
                <w:color w:val="10133B"/>
                <w:sz w:val="24"/>
                <w:szCs w:val="24"/>
              </w:rPr>
              <w:t>Итоговое занятие. Проверка знаний</w:t>
            </w:r>
            <w:r>
              <w:rPr>
                <w:rFonts w:ascii="Times New Roman" w:hAnsi="Times New Roman"/>
                <w:color w:val="10133B"/>
                <w:sz w:val="24"/>
                <w:szCs w:val="24"/>
              </w:rPr>
              <w:t xml:space="preserve"> 1 часа</w:t>
            </w:r>
          </w:p>
        </w:tc>
        <w:tc>
          <w:tcPr>
            <w:tcW w:w="954" w:type="pct"/>
          </w:tcPr>
          <w:p w:rsidR="00B611CD" w:rsidRPr="00F17B21" w:rsidRDefault="00B611CD"/>
        </w:tc>
        <w:tc>
          <w:tcPr>
            <w:tcW w:w="954" w:type="pct"/>
          </w:tcPr>
          <w:p w:rsidR="00B611CD" w:rsidRPr="00F17B21" w:rsidRDefault="00B611CD"/>
        </w:tc>
        <w:tc>
          <w:tcPr>
            <w:tcW w:w="955" w:type="pct"/>
          </w:tcPr>
          <w:p w:rsidR="00B611CD" w:rsidRPr="00C52EBA" w:rsidRDefault="00B611CD" w:rsidP="001D2E72">
            <w:pPr>
              <w:pStyle w:val="NormalWeb"/>
              <w:spacing w:line="360" w:lineRule="auto"/>
            </w:pPr>
            <w:r w:rsidRPr="00C52EBA">
              <w:t>Практическая работа по теме: « Человек»</w:t>
            </w:r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5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Выполнение Демо версии ОГЭ.</w:t>
            </w:r>
            <w:bookmarkStart w:id="0" w:name="_GoBack"/>
            <w:bookmarkEnd w:id="0"/>
          </w:p>
        </w:tc>
      </w:tr>
      <w:tr w:rsidR="00B611CD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65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34 часа</w:t>
            </w:r>
          </w:p>
        </w:tc>
        <w:tc>
          <w:tcPr>
            <w:tcW w:w="309" w:type="pct"/>
          </w:tcPr>
          <w:p w:rsidR="00B611CD" w:rsidRPr="001607BC" w:rsidRDefault="00B611CD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B611CD" w:rsidRPr="001607BC" w:rsidRDefault="00B611CD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</w:tr>
    </w:tbl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11CD" w:rsidRPr="001607BC" w:rsidRDefault="00B611CD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11CD" w:rsidRPr="001607BC" w:rsidRDefault="00B611CD" w:rsidP="001607BC">
      <w:pPr>
        <w:jc w:val="right"/>
        <w:rPr>
          <w:rFonts w:ascii="Times New Roman" w:hAnsi="Times New Roman"/>
          <w:i/>
          <w:sz w:val="28"/>
          <w:szCs w:val="28"/>
        </w:rPr>
      </w:pPr>
    </w:p>
    <w:p w:rsidR="00B611CD" w:rsidRPr="001607BC" w:rsidRDefault="00B611CD" w:rsidP="001607BC">
      <w:pPr>
        <w:jc w:val="right"/>
        <w:rPr>
          <w:rFonts w:ascii="Times New Roman" w:hAnsi="Times New Roman"/>
          <w:i/>
          <w:sz w:val="28"/>
          <w:szCs w:val="28"/>
        </w:rPr>
      </w:pPr>
    </w:p>
    <w:p w:rsidR="00B611CD" w:rsidRPr="001607BC" w:rsidRDefault="00B611CD" w:rsidP="001607BC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B611CD" w:rsidRPr="001607BC" w:rsidRDefault="00B611CD" w:rsidP="001607BC">
      <w:r>
        <w:br w:type="page"/>
      </w:r>
    </w:p>
    <w:p w:rsidR="00B611CD" w:rsidRPr="00014FC2" w:rsidRDefault="00B611CD" w:rsidP="00014FC2">
      <w:pPr>
        <w:ind w:right="846"/>
        <w:jc w:val="center"/>
        <w:rPr>
          <w:rFonts w:ascii="Times New Roman" w:hAnsi="Times New Roman"/>
          <w:b/>
        </w:rPr>
      </w:pPr>
      <w:r w:rsidRPr="00014FC2">
        <w:rPr>
          <w:rFonts w:ascii="Times New Roman" w:hAnsi="Times New Roman"/>
          <w:b/>
        </w:rPr>
        <w:t>ЛИТЕРАТУРА ДЛЯ УЧИТЕЛЯ</w:t>
      </w:r>
    </w:p>
    <w:p w:rsidR="00B611CD" w:rsidRPr="00014FC2" w:rsidRDefault="00B611CD" w:rsidP="00014FC2">
      <w:pPr>
        <w:ind w:right="846"/>
        <w:jc w:val="center"/>
        <w:rPr>
          <w:rFonts w:ascii="Times New Roman" w:hAnsi="Times New Roman"/>
          <w:b/>
        </w:rPr>
      </w:pPr>
    </w:p>
    <w:p w:rsidR="00B611CD" w:rsidRPr="00014FC2" w:rsidRDefault="00B611CD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Анашкина Е.Н. Кроссворды для школьников. Биология. – Ярославль: «Академия развития», 1997.-128 с.</w:t>
      </w:r>
    </w:p>
    <w:p w:rsidR="00B611CD" w:rsidRPr="00014FC2" w:rsidRDefault="00B611CD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Биология: 1600 задач, тестов и проверочных работ для школьников и поступающих в вузы/ Дмитриева Т.А., Гуленков С.И., Суматихин С.В. и др. – М.: Дрофа, 1999.-432 с.</w:t>
      </w:r>
    </w:p>
    <w:p w:rsidR="00B611CD" w:rsidRPr="00014FC2" w:rsidRDefault="00B611CD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Готовимся к единому государственному экзамену: Биология. Человек/ В.Н. Фросин, В.И. Сивоглазов. – М.: Дрофа, 2003</w:t>
      </w:r>
    </w:p>
    <w:p w:rsidR="00B611CD" w:rsidRPr="00014FC2" w:rsidRDefault="00B611CD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ОГЭ 2017. Биология: тренировочные задания/ Г.И. Ларнер. – М.: Эксмо, 2017.</w:t>
      </w:r>
    </w:p>
    <w:p w:rsidR="00B611CD" w:rsidRPr="00014FC2" w:rsidRDefault="00B611CD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Единый государственный экзамен: Биология: Методика подготовки. /Г.И.Лернер – М.Просвещение. ЭКСМО, 2017.</w:t>
      </w:r>
    </w:p>
    <w:p w:rsidR="00B611CD" w:rsidRPr="00014FC2" w:rsidRDefault="00B611CD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Козлова Т.А. Тематическое и поурочное планирование по биологии. К учебнику А.А. Каменского, Е.А. Криксунова, В.В. Пасечника «Общая биология: 10-11 классы». М.: Изд-во «Экзамен», 2006. – 286 с.</w:t>
      </w:r>
    </w:p>
    <w:p w:rsidR="00B611CD" w:rsidRPr="00014FC2" w:rsidRDefault="00B611CD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Красновидова С.С. Дидактические материалы по общей биологии: 10-11 кл.: Пособие для учащихся общеобразовательных учреждений/ С.С Корасновидова, С.А. Павлов, А.Б. Хватов.- М.: Просвещение, 2000.-159 с.</w:t>
      </w:r>
    </w:p>
    <w:p w:rsidR="00B611CD" w:rsidRPr="00014FC2" w:rsidRDefault="00B611CD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Методическое пособие к учебнику В.Б. Захарова, Н. И. Сонина «Биология. Общие закономерности. 9 класс / Т.А. Ловкова, Н.И. Сонин,– М.: Дрофа, 2003.– 128 с.</w:t>
      </w:r>
    </w:p>
    <w:p w:rsidR="00B611CD" w:rsidRPr="00014FC2" w:rsidRDefault="00B611CD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 xml:space="preserve"> Настольная книга учителя биологии/ Авт.-сост. Калинова Г.С., Кучменко В.С.-М: ООО «Издательство АСТ»: «ООО Издательство Астрель», 2002.-158 с. Ловкова Т.А. Н.Б. Биология. Общие закономерности. 9 класс.: </w:t>
      </w:r>
    </w:p>
    <w:p w:rsidR="00B611CD" w:rsidRPr="00014FC2" w:rsidRDefault="00B611CD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 xml:space="preserve"> Семенцова В.Н. Биология. Общие закономерности. 9 класс. Технологические карты уроков: Методическое пособие. – СПб.:»Паритет», 2002.-192 с.</w:t>
      </w:r>
    </w:p>
    <w:p w:rsidR="00B611CD" w:rsidRPr="00014FC2" w:rsidRDefault="00B611CD" w:rsidP="00014FC2">
      <w:pPr>
        <w:pStyle w:val="ListParagraph"/>
        <w:ind w:left="0" w:right="846"/>
        <w:jc w:val="both"/>
        <w:rPr>
          <w:rFonts w:ascii="Times New Roman" w:hAnsi="Times New Roman"/>
          <w:sz w:val="16"/>
          <w:szCs w:val="16"/>
        </w:rPr>
      </w:pPr>
    </w:p>
    <w:p w:rsidR="00B611CD" w:rsidRPr="00014FC2" w:rsidRDefault="00B611CD" w:rsidP="00014FC2">
      <w:pPr>
        <w:pStyle w:val="ListParagraph"/>
        <w:ind w:left="0" w:right="846"/>
        <w:jc w:val="both"/>
        <w:rPr>
          <w:rFonts w:ascii="Times New Roman" w:hAnsi="Times New Roman"/>
          <w:sz w:val="16"/>
          <w:szCs w:val="16"/>
        </w:rPr>
      </w:pPr>
    </w:p>
    <w:p w:rsidR="00B611CD" w:rsidRPr="00014FC2" w:rsidRDefault="00B611CD" w:rsidP="00014FC2">
      <w:pPr>
        <w:ind w:right="846"/>
        <w:jc w:val="center"/>
        <w:rPr>
          <w:rFonts w:ascii="Times New Roman" w:hAnsi="Times New Roman"/>
          <w:b/>
          <w:sz w:val="28"/>
          <w:szCs w:val="28"/>
        </w:rPr>
      </w:pPr>
      <w:r w:rsidRPr="00014FC2">
        <w:rPr>
          <w:rFonts w:ascii="Times New Roman" w:hAnsi="Times New Roman"/>
        </w:rPr>
        <w:br w:type="page"/>
      </w:r>
      <w:r w:rsidRPr="00014FC2">
        <w:rPr>
          <w:rFonts w:ascii="Times New Roman" w:hAnsi="Times New Roman"/>
          <w:b/>
          <w:sz w:val="28"/>
          <w:szCs w:val="28"/>
        </w:rPr>
        <w:t>ЛИТЕРАТУРА ДЛЯ УЧАЩИХСЯ</w:t>
      </w:r>
    </w:p>
    <w:p w:rsidR="00B611CD" w:rsidRPr="00014FC2" w:rsidRDefault="00B611CD" w:rsidP="00014FC2">
      <w:pPr>
        <w:ind w:right="846"/>
        <w:jc w:val="center"/>
        <w:rPr>
          <w:rFonts w:ascii="Times New Roman" w:hAnsi="Times New Roman"/>
          <w:b/>
          <w:sz w:val="28"/>
          <w:szCs w:val="28"/>
        </w:rPr>
      </w:pPr>
    </w:p>
    <w:p w:rsidR="00B611CD" w:rsidRPr="00014FC2" w:rsidRDefault="00B611CD" w:rsidP="00014FC2">
      <w:pPr>
        <w:jc w:val="center"/>
        <w:rPr>
          <w:rFonts w:ascii="Times New Roman" w:hAnsi="Times New Roman"/>
          <w:b/>
          <w:sz w:val="28"/>
          <w:szCs w:val="28"/>
        </w:rPr>
      </w:pPr>
      <w:r w:rsidRPr="00014FC2">
        <w:rPr>
          <w:rFonts w:ascii="Times New Roman" w:hAnsi="Times New Roman"/>
          <w:b/>
          <w:sz w:val="28"/>
          <w:szCs w:val="28"/>
        </w:rPr>
        <w:t>Учебники</w:t>
      </w:r>
    </w:p>
    <w:p w:rsidR="00B611CD" w:rsidRPr="00014FC2" w:rsidRDefault="00B611CD" w:rsidP="00014FC2">
      <w:pPr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«Биология. Многообразие покрытосеменных растений» 6 класс В.В.Пасечник Москва «Дрофа»,2015г.</w:t>
      </w:r>
    </w:p>
    <w:p w:rsidR="00B611CD" w:rsidRPr="00014FC2" w:rsidRDefault="00B611CD" w:rsidP="00014FC2">
      <w:pPr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«Биология.  Животные» 7 кл. В.В.Латюшин, В.А.Шапкин, Москва «Дрофа»,2015г.</w:t>
      </w:r>
    </w:p>
    <w:p w:rsidR="00B611CD" w:rsidRPr="00014FC2" w:rsidRDefault="00B611CD" w:rsidP="00014FC2">
      <w:pPr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 xml:space="preserve"> «Биология.  Человек» 8 кл. Д.В.Колесов, Р.Д.Маш, И.Н.Беляев Москва «Дрофа», 2015г.</w:t>
      </w:r>
    </w:p>
    <w:p w:rsidR="00B611CD" w:rsidRPr="00014FC2" w:rsidRDefault="00B611CD" w:rsidP="00014FC2">
      <w:pPr>
        <w:numPr>
          <w:ilvl w:val="0"/>
          <w:numId w:val="12"/>
        </w:numPr>
        <w:tabs>
          <w:tab w:val="num" w:pos="540"/>
        </w:tabs>
        <w:ind w:left="540"/>
        <w:rPr>
          <w:rFonts w:ascii="Times New Roman" w:hAnsi="Times New Roman"/>
          <w:sz w:val="28"/>
          <w:szCs w:val="28"/>
        </w:rPr>
      </w:pPr>
      <w:r w:rsidRPr="009A6915">
        <w:rPr>
          <w:rFonts w:ascii="Times New Roman" w:hAnsi="Times New Roman"/>
          <w:sz w:val="28"/>
          <w:szCs w:val="28"/>
        </w:rPr>
        <w:t xml:space="preserve">  </w:t>
      </w:r>
      <w:r w:rsidRPr="00014FC2">
        <w:rPr>
          <w:rFonts w:ascii="Times New Roman" w:hAnsi="Times New Roman"/>
          <w:sz w:val="28"/>
          <w:szCs w:val="28"/>
        </w:rPr>
        <w:t xml:space="preserve">  «Биология. Введение в общую биологию» В.В.Пасечник, А.А.Каменский,     Е.А.Криксунов, Г.Г.Швецов Москва «Дрофа»,2018г.</w:t>
      </w:r>
    </w:p>
    <w:p w:rsidR="00B611CD" w:rsidRPr="00014FC2" w:rsidRDefault="00B611CD" w:rsidP="00014FC2">
      <w:pPr>
        <w:ind w:left="360"/>
        <w:rPr>
          <w:rFonts w:ascii="Times New Roman" w:hAnsi="Times New Roman"/>
          <w:sz w:val="28"/>
          <w:szCs w:val="28"/>
        </w:rPr>
      </w:pPr>
    </w:p>
    <w:p w:rsidR="00B611CD" w:rsidRPr="00014FC2" w:rsidRDefault="00B611CD" w:rsidP="00014FC2">
      <w:pPr>
        <w:jc w:val="center"/>
        <w:rPr>
          <w:rFonts w:ascii="Times New Roman" w:hAnsi="Times New Roman"/>
          <w:sz w:val="28"/>
          <w:szCs w:val="28"/>
        </w:rPr>
      </w:pPr>
    </w:p>
    <w:p w:rsidR="00B611CD" w:rsidRPr="00014FC2" w:rsidRDefault="00B611CD" w:rsidP="00014FC2">
      <w:pPr>
        <w:jc w:val="center"/>
        <w:rPr>
          <w:rFonts w:ascii="Times New Roman" w:hAnsi="Times New Roman"/>
          <w:b/>
          <w:sz w:val="28"/>
          <w:szCs w:val="28"/>
        </w:rPr>
      </w:pPr>
      <w:r w:rsidRPr="00014FC2">
        <w:rPr>
          <w:rFonts w:ascii="Times New Roman" w:hAnsi="Times New Roman"/>
          <w:b/>
          <w:sz w:val="28"/>
          <w:szCs w:val="28"/>
        </w:rPr>
        <w:t>Учебные пособия, разработанные с участием ФИПИ</w:t>
      </w:r>
    </w:p>
    <w:p w:rsidR="00B611CD" w:rsidRPr="00014FC2" w:rsidRDefault="00B611CD" w:rsidP="00014F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B611CD" w:rsidRPr="00014FC2" w:rsidRDefault="00B611CD" w:rsidP="00014FC2">
      <w:pPr>
        <w:ind w:left="360"/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5. Государственная итоговая аттестация (по новой форме): 9 класс. Тематические тренировочные задания. Биология/ ФИПИ авторы- составители:  В.С. Рохлов, А.В. Теремов– М.: Эксмо, 2016.</w:t>
      </w:r>
    </w:p>
    <w:p w:rsidR="00B611CD" w:rsidRPr="00014FC2" w:rsidRDefault="00B611CD" w:rsidP="00014FC2">
      <w:pPr>
        <w:ind w:left="360" w:firstLine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14FC2">
        <w:rPr>
          <w:rFonts w:ascii="Times New Roman" w:hAnsi="Times New Roman"/>
          <w:sz w:val="28"/>
          <w:szCs w:val="28"/>
        </w:rPr>
        <w:t xml:space="preserve">ОГЭ . Экзамен в новой форме. Биология. 9 класс/ ФИПИ авторы- составители: - М.: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014FC2">
        <w:rPr>
          <w:rFonts w:ascii="Times New Roman" w:hAnsi="Times New Roman"/>
          <w:sz w:val="28"/>
          <w:szCs w:val="28"/>
        </w:rPr>
        <w:t>В.С. Рохлов, А.В. Теремов, С.Б. Трофимов - Астрель, 2017.</w:t>
      </w:r>
    </w:p>
    <w:p w:rsidR="00B611CD" w:rsidRPr="00014FC2" w:rsidRDefault="00B611CD" w:rsidP="00014FC2">
      <w:pPr>
        <w:numPr>
          <w:ilvl w:val="0"/>
          <w:numId w:val="13"/>
        </w:numPr>
        <w:tabs>
          <w:tab w:val="clear" w:pos="473"/>
          <w:tab w:val="num" w:pos="720"/>
        </w:tabs>
        <w:ind w:left="720" w:hanging="360"/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Государственная итоговая аттестация выпускников 9 классов в новой форме. Биология. 2009/ ФИПИ авторы-составители:Г.И.Лернер, В.С. Рохлов, А.В. Теремов, С.Б. Трофимов – М.: Интеллект-Центр, 2017.</w:t>
      </w:r>
    </w:p>
    <w:p w:rsidR="00B611CD" w:rsidRPr="00014FC2" w:rsidRDefault="00B611CD" w:rsidP="00014FC2">
      <w:pPr>
        <w:rPr>
          <w:rFonts w:ascii="Times New Roman" w:hAnsi="Times New Roman"/>
          <w:sz w:val="24"/>
          <w:szCs w:val="24"/>
        </w:rPr>
      </w:pPr>
    </w:p>
    <w:p w:rsidR="00B611CD" w:rsidRPr="00014FC2" w:rsidRDefault="00B611CD">
      <w:pPr>
        <w:rPr>
          <w:rFonts w:ascii="Times New Roman" w:hAnsi="Times New Roman"/>
          <w:sz w:val="24"/>
          <w:szCs w:val="24"/>
        </w:rPr>
      </w:pPr>
    </w:p>
    <w:sectPr w:rsidR="00B611CD" w:rsidRPr="00014FC2" w:rsidSect="002A150C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05FC"/>
    <w:multiLevelType w:val="hybridMultilevel"/>
    <w:tmpl w:val="A328B0DE"/>
    <w:lvl w:ilvl="0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91" w:hanging="360"/>
      </w:pPr>
      <w:rPr>
        <w:rFonts w:ascii="Wingdings" w:hAnsi="Wingdings" w:hint="default"/>
      </w:rPr>
    </w:lvl>
  </w:abstractNum>
  <w:abstractNum w:abstractNumId="1">
    <w:nsid w:val="04DF0EF8"/>
    <w:multiLevelType w:val="multilevel"/>
    <w:tmpl w:val="D6645B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E23110"/>
    <w:multiLevelType w:val="multilevel"/>
    <w:tmpl w:val="D664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1142507"/>
    <w:multiLevelType w:val="hybridMultilevel"/>
    <w:tmpl w:val="6D164320"/>
    <w:lvl w:ilvl="0" w:tplc="04190001">
      <w:start w:val="1"/>
      <w:numFmt w:val="bullet"/>
      <w:lvlText w:val=""/>
      <w:lvlJc w:val="left"/>
      <w:pPr>
        <w:tabs>
          <w:tab w:val="num" w:pos="2221"/>
        </w:tabs>
        <w:ind w:left="22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48B33D9"/>
    <w:multiLevelType w:val="hybridMultilevel"/>
    <w:tmpl w:val="8CF056B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B0400B2"/>
    <w:multiLevelType w:val="hybridMultilevel"/>
    <w:tmpl w:val="46FEF036"/>
    <w:lvl w:ilvl="0" w:tplc="04190001">
      <w:start w:val="1"/>
      <w:numFmt w:val="bullet"/>
      <w:lvlText w:val=""/>
      <w:lvlJc w:val="left"/>
      <w:pPr>
        <w:tabs>
          <w:tab w:val="num" w:pos="2099"/>
        </w:tabs>
        <w:ind w:left="209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91263A"/>
    <w:multiLevelType w:val="multilevel"/>
    <w:tmpl w:val="5CDCCD9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7">
    <w:nsid w:val="3CB243CE"/>
    <w:multiLevelType w:val="multilevel"/>
    <w:tmpl w:val="A6CA06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8">
    <w:nsid w:val="4E281D5D"/>
    <w:multiLevelType w:val="hybridMultilevel"/>
    <w:tmpl w:val="802234B2"/>
    <w:lvl w:ilvl="0" w:tplc="2E862AAE">
      <w:numFmt w:val="bullet"/>
      <w:lvlText w:val="•"/>
      <w:legacy w:legacy="1" w:legacySpace="0" w:legacyIndent="116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377873"/>
    <w:multiLevelType w:val="hybridMultilevel"/>
    <w:tmpl w:val="485C7A18"/>
    <w:lvl w:ilvl="0" w:tplc="04190001">
      <w:start w:val="1"/>
      <w:numFmt w:val="bullet"/>
      <w:lvlText w:val=""/>
      <w:lvlJc w:val="left"/>
      <w:pPr>
        <w:tabs>
          <w:tab w:val="num" w:pos="2119"/>
        </w:tabs>
        <w:ind w:left="211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CB9661F"/>
    <w:multiLevelType w:val="hybridMultilevel"/>
    <w:tmpl w:val="03E4922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96B4CA8"/>
    <w:multiLevelType w:val="multilevel"/>
    <w:tmpl w:val="BBC03E48"/>
    <w:lvl w:ilvl="0">
      <w:start w:val="7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Times New Roman" w:hAnsi="Times New Roman" w:cs="Times New Roman" w:hint="default"/>
        <w:b w:val="0"/>
        <w:i w:val="0"/>
        <w:outline w:val="0"/>
        <w:shadow w:val="0"/>
        <w:emboss w:val="0"/>
        <w:imprint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A816CEF"/>
    <w:multiLevelType w:val="hybridMultilevel"/>
    <w:tmpl w:val="C5B64C5C"/>
    <w:lvl w:ilvl="0" w:tplc="0419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615B"/>
    <w:rsid w:val="00014FC2"/>
    <w:rsid w:val="0003162B"/>
    <w:rsid w:val="00043CE7"/>
    <w:rsid w:val="000B2F96"/>
    <w:rsid w:val="000B74D3"/>
    <w:rsid w:val="000E3DC2"/>
    <w:rsid w:val="00111548"/>
    <w:rsid w:val="001575CA"/>
    <w:rsid w:val="001607BC"/>
    <w:rsid w:val="001D2E72"/>
    <w:rsid w:val="001D7CB1"/>
    <w:rsid w:val="00224E92"/>
    <w:rsid w:val="002A150C"/>
    <w:rsid w:val="002F43BF"/>
    <w:rsid w:val="002F4EDA"/>
    <w:rsid w:val="0031572B"/>
    <w:rsid w:val="0033700D"/>
    <w:rsid w:val="003412BE"/>
    <w:rsid w:val="003731A8"/>
    <w:rsid w:val="0037774B"/>
    <w:rsid w:val="003830AA"/>
    <w:rsid w:val="00392B40"/>
    <w:rsid w:val="003B2452"/>
    <w:rsid w:val="003C4C25"/>
    <w:rsid w:val="003D1F14"/>
    <w:rsid w:val="003F0C1C"/>
    <w:rsid w:val="0043615B"/>
    <w:rsid w:val="00436FEB"/>
    <w:rsid w:val="00462FBD"/>
    <w:rsid w:val="00475379"/>
    <w:rsid w:val="00486BE1"/>
    <w:rsid w:val="004B6851"/>
    <w:rsid w:val="004C2172"/>
    <w:rsid w:val="004F3043"/>
    <w:rsid w:val="00535DA9"/>
    <w:rsid w:val="0057602B"/>
    <w:rsid w:val="005F4200"/>
    <w:rsid w:val="00604DD8"/>
    <w:rsid w:val="0064444E"/>
    <w:rsid w:val="00674AEB"/>
    <w:rsid w:val="0068567B"/>
    <w:rsid w:val="006B2199"/>
    <w:rsid w:val="00725BB1"/>
    <w:rsid w:val="00735AEA"/>
    <w:rsid w:val="00757B48"/>
    <w:rsid w:val="007826C1"/>
    <w:rsid w:val="00846790"/>
    <w:rsid w:val="00846D62"/>
    <w:rsid w:val="008741FD"/>
    <w:rsid w:val="00896BC5"/>
    <w:rsid w:val="008A5871"/>
    <w:rsid w:val="008B29F0"/>
    <w:rsid w:val="008D5EE0"/>
    <w:rsid w:val="008E31BA"/>
    <w:rsid w:val="00927D6D"/>
    <w:rsid w:val="00963A39"/>
    <w:rsid w:val="00994CD4"/>
    <w:rsid w:val="009A6915"/>
    <w:rsid w:val="009E7844"/>
    <w:rsid w:val="00A233E4"/>
    <w:rsid w:val="00AC361D"/>
    <w:rsid w:val="00B139B8"/>
    <w:rsid w:val="00B235BE"/>
    <w:rsid w:val="00B2516A"/>
    <w:rsid w:val="00B515DB"/>
    <w:rsid w:val="00B611CD"/>
    <w:rsid w:val="00B81835"/>
    <w:rsid w:val="00C46A49"/>
    <w:rsid w:val="00C515EE"/>
    <w:rsid w:val="00C52EBA"/>
    <w:rsid w:val="00C94720"/>
    <w:rsid w:val="00D03082"/>
    <w:rsid w:val="00D3585B"/>
    <w:rsid w:val="00D551B5"/>
    <w:rsid w:val="00D70C5A"/>
    <w:rsid w:val="00D949B2"/>
    <w:rsid w:val="00DC3F8F"/>
    <w:rsid w:val="00DD06E0"/>
    <w:rsid w:val="00E022B2"/>
    <w:rsid w:val="00E2339C"/>
    <w:rsid w:val="00E247DC"/>
    <w:rsid w:val="00E5340B"/>
    <w:rsid w:val="00E70B3C"/>
    <w:rsid w:val="00ED598A"/>
    <w:rsid w:val="00EF0B49"/>
    <w:rsid w:val="00EF721A"/>
    <w:rsid w:val="00F17B21"/>
    <w:rsid w:val="00F30B79"/>
    <w:rsid w:val="00F66FF2"/>
    <w:rsid w:val="00F83C96"/>
    <w:rsid w:val="00FA0E01"/>
    <w:rsid w:val="00FA52F2"/>
    <w:rsid w:val="00FB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5D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F9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2F96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uiPriority w:val="99"/>
    <w:rsid w:val="00963A3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68567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014FC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46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305</TotalTime>
  <Pages>7</Pages>
  <Words>1459</Words>
  <Characters>8320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Olga</cp:lastModifiedBy>
  <cp:revision>33</cp:revision>
  <cp:lastPrinted>2020-08-30T10:02:00Z</cp:lastPrinted>
  <dcterms:created xsi:type="dcterms:W3CDTF">2016-09-04T06:45:00Z</dcterms:created>
  <dcterms:modified xsi:type="dcterms:W3CDTF">2023-10-10T12:30:00Z</dcterms:modified>
</cp:coreProperties>
</file>